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Calibri" w:eastAsiaTheme="minorHAnsi" w:hAnsi="Calibri" w:cstheme="minorBidi"/>
          <w:caps w:val="0"/>
          <w:spacing w:val="0"/>
          <w:kern w:val="0"/>
          <w:sz w:val="22"/>
          <w:szCs w:val="24"/>
        </w:rPr>
        <w:id w:val="378666980"/>
        <w:lock w:val="contentLocked"/>
        <w:placeholder>
          <w:docPart w:val="DefaultPlaceholder_1082065158"/>
        </w:placeholder>
        <w:group/>
      </w:sdtPr>
      <w:sdtContent>
        <w:sdt>
          <w:sdtPr>
            <w:rPr>
              <w:rFonts w:ascii="Calibri" w:eastAsiaTheme="minorHAnsi" w:hAnsi="Calibri" w:cstheme="minorBidi"/>
              <w:caps w:val="0"/>
              <w:spacing w:val="0"/>
              <w:kern w:val="0"/>
              <w:sz w:val="22"/>
              <w:szCs w:val="24"/>
            </w:rPr>
            <w:id w:val="-757218379"/>
            <w:lock w:val="contentLocked"/>
            <w:placeholder>
              <w:docPart w:val="DefaultPlaceholder_1082065158"/>
            </w:placeholder>
            <w:group/>
          </w:sdt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w:t>
              </w:r>
              <w:r w:rsidR="002C60C9">
                <w:rPr>
                  <w:rFonts w:ascii="Calibri" w:hAnsi="Calibri"/>
                  <w:sz w:val="22"/>
                </w:rPr>
                <w:t xml:space="preserve"> DCP 220 Voting</w:t>
              </w:r>
              <w:r>
                <w:rPr>
                  <w:rFonts w:ascii="Calibri" w:hAnsi="Calibri"/>
                  <w:sz w:val="22"/>
                </w:rPr>
                <w:t xml:space="preserv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B2398C" w:rsidP="00193115">
                    <w:pPr>
                      <w:rPr>
                        <w:rFonts w:ascii="Calibri" w:hAnsi="Calibri"/>
                        <w:sz w:val="22"/>
                      </w:rPr>
                    </w:pPr>
                    <w:r>
                      <w:rPr>
                        <w:rFonts w:ascii="Calibri" w:hAnsi="Calibri"/>
                        <w:sz w:val="22"/>
                      </w:rPr>
                      <w:t>DCP 220</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B2398C" w:rsidP="00193115">
                    <w:pPr>
                      <w:rPr>
                        <w:rFonts w:ascii="Calibri" w:hAnsi="Calibri"/>
                        <w:sz w:val="22"/>
                      </w:rPr>
                    </w:pPr>
                    <w:r w:rsidRPr="00B2398C">
                      <w:rPr>
                        <w:rFonts w:ascii="Calibri" w:hAnsi="Calibri"/>
                        <w:sz w:val="22"/>
                      </w:rPr>
                      <w:t>Correction Of Paragraphs 17 and 18 In Schedule 16 (CDCM) To Accurately Reflect Network Levels In The Network Model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B2398C" w:rsidP="00193115">
                    <w:pPr>
                      <w:rPr>
                        <w:rFonts w:ascii="Calibri" w:hAnsi="Calibri"/>
                        <w:sz w:val="22"/>
                      </w:rPr>
                    </w:pPr>
                    <w:r>
                      <w:rPr>
                        <w:rFonts w:ascii="Calibri" w:hAnsi="Calibri"/>
                        <w:sz w:val="22"/>
                      </w:rPr>
                      <w:t>Suppliers, DNOs, IDNOs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B2398C" w:rsidP="00193115">
                    <w:pPr>
                      <w:rPr>
                        <w:rFonts w:ascii="Calibri" w:hAnsi="Calibri"/>
                        <w:sz w:val="22"/>
                      </w:rPr>
                    </w:pPr>
                    <w:r>
                      <w:rPr>
                        <w:rFonts w:ascii="Calibri" w:hAnsi="Calibri"/>
                        <w:sz w:val="22"/>
                      </w:rPr>
                      <w:t>Part 2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B2398C" w:rsidP="009A1F43">
                    <w:pPr>
                      <w:rPr>
                        <w:rFonts w:ascii="Calibri" w:hAnsi="Calibri"/>
                        <w:sz w:val="22"/>
                      </w:rPr>
                    </w:pPr>
                    <w:r>
                      <w:rPr>
                        <w:rFonts w:ascii="Calibri" w:hAnsi="Calibri"/>
                        <w:sz w:val="22"/>
                      </w:rPr>
                      <w:t xml:space="preserve">Next DCUSA Release Following </w:t>
                    </w:r>
                    <w:r w:rsidR="009A1F43">
                      <w:rPr>
                        <w:rFonts w:ascii="Calibri" w:hAnsi="Calibri"/>
                        <w:sz w:val="22"/>
                      </w:rPr>
                      <w:t>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A904B1" w:rsidP="00193115">
                    <w:pPr>
                      <w:rPr>
                        <w:rFonts w:ascii="Calibri" w:hAnsi="Calibri"/>
                        <w:sz w:val="22"/>
                      </w:rPr>
                    </w:pPr>
                    <w:r>
                      <w:rPr>
                        <w:rFonts w:ascii="Calibri" w:hAnsi="Calibri"/>
                        <w:sz w:val="22"/>
                      </w:rPr>
                      <w:t>13</w:t>
                    </w:r>
                    <w:r w:rsidR="00B2398C">
                      <w:rPr>
                        <w:rFonts w:ascii="Calibri" w:hAnsi="Calibri"/>
                        <w:sz w:val="22"/>
                      </w:rPr>
                      <w:t xml:space="preserve"> February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83AEB11EF984F1384AB5E15EAB6178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DD8569BE545B4FE7824723BCFE1E1C3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2BF98F65599242E8846F9AD8B5544715"/>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CF76BF11E9E4241B7071989C806CFCC"/>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1A7A9836C41248BEA91AFC4A38A01F4C"/>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729EA9E6F6C54E169A42CC3A669C5C7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4044F24C743405CB5093E6579BE959C"/>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AF2F896A1CC84BF1A2619F2313A39A03"/>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3F162439741E411885D07DA35D8AF4F7"/>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BF6AB5FCC85E44749D817A42E4865758"/>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D759343010FA436CB84B8BC2904CC5F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t>
                    </w:r>
                    <w:r w:rsidRPr="00957B20">
                      <w:rPr>
                        <w:rFonts w:ascii="Calibri" w:hAnsi="Calibri"/>
                        <w:sz w:val="22"/>
                      </w:rPr>
                      <w:lastRenderedPageBreak/>
                      <w:t>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259D7C0DB974C289E71DD8F8481B587"/>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B2398C">
                      <w:rPr>
                        <w:rFonts w:ascii="Calibri" w:hAnsi="Calibri"/>
                        <w:sz w:val="22"/>
                      </w:rPr>
                      <w:t xml:space="preserve"> (Optional)</w:t>
                    </w:r>
                  </w:p>
                </w:tc>
                <w:sdt>
                  <w:sdtPr>
                    <w:rPr>
                      <w:rFonts w:ascii="Calibri" w:hAnsi="Calibri"/>
                      <w:sz w:val="22"/>
                    </w:rPr>
                    <w:alias w:val="Other Comments"/>
                    <w:tag w:val="other_comments"/>
                    <w:id w:val="163441968"/>
                    <w:placeholder>
                      <w:docPart w:val="0B59B7DE68F9419B833A9C2E78EEA939"/>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lastRenderedPageBreak/>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E72F55" w:rsidP="00CA72C7">
              <w:pPr>
                <w:pStyle w:val="ObjectivesHeading"/>
                <w:rPr>
                  <w:rFonts w:ascii="Calibri" w:hAnsi="Calibri"/>
                  <w:sz w:val="22"/>
                </w:rPr>
              </w:pPr>
            </w:p>
          </w:sdtContent>
        </w:sdt>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98C" w:rsidRDefault="00B2398C" w:rsidP="00FD00A2">
      <w:r>
        <w:separator/>
      </w:r>
    </w:p>
  </w:endnote>
  <w:endnote w:type="continuationSeparator" w:id="0">
    <w:p w:rsidR="00B2398C" w:rsidRDefault="00B2398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098305"/>
      <w:lock w:val="contentLocked"/>
      <w:placeholder>
        <w:docPart w:val="DefaultPlaceholder_1082065158"/>
      </w:placeholder>
      <w:group/>
    </w:sdtPr>
    <w:sdtContent>
      <w:sdt>
        <w:sdtPr>
          <w:id w:val="1468478883"/>
          <w:lock w:val="contentLocked"/>
          <w:placeholder>
            <w:docPart w:val="DefaultPlaceholder_1082065158"/>
          </w:placeholder>
          <w:showingPlcHdr/>
          <w:group/>
        </w:sdtPr>
        <w:sdtEndPr/>
        <w:sdtContent>
          <w:p w:rsidR="00A904B1" w:rsidRDefault="00A904B1">
            <w:pPr>
              <w:pStyle w:val="Footer"/>
            </w:pPr>
            <w:r w:rsidRPr="008C2B11">
              <w:rPr>
                <w:rStyle w:val="PlaceholderText"/>
              </w:rPr>
              <w:t>Click here to enter text.</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363971787"/>
      <w:lock w:val="contentLocked"/>
      <w:placeholder>
        <w:docPart w:val="DefaultPlaceholder_1082065158"/>
      </w:placeholder>
      <w:group/>
    </w:sdtPr>
    <w:sdtContent>
      <w:sdt>
        <w:sdtPr>
          <w:rPr>
            <w:rFonts w:ascii="Calibri" w:hAnsi="Calibri"/>
          </w:rPr>
          <w:id w:val="-1806759944"/>
          <w:lock w:val="contentLocked"/>
          <w:placeholder>
            <w:docPart w:val="DefaultPlaceholder_1082065158"/>
          </w:placeholder>
          <w:group/>
        </w:sdtPr>
        <w:sdtEndPr/>
        <w:sdtContent>
          <w:p w:rsidR="00FD00A2" w:rsidRPr="00957B20" w:rsidRDefault="00B2398C">
            <w:pPr>
              <w:pStyle w:val="Footer"/>
              <w:rPr>
                <w:rFonts w:ascii="Calibri" w:hAnsi="Calibri"/>
              </w:rPr>
            </w:pPr>
            <w:r>
              <w:rPr>
                <w:rFonts w:ascii="Calibri" w:hAnsi="Calibri"/>
              </w:rPr>
              <w:t>23 January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E72F55">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E72F55">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Pr>
                <w:rFonts w:ascii="Calibri" w:hAnsi="Calibri"/>
              </w:rPr>
              <w:t>Version</w:t>
            </w:r>
            <w:r w:rsidR="00FD00A2" w:rsidRPr="00957B20">
              <w:rPr>
                <w:rFonts w:ascii="Calibri" w:hAnsi="Calibri"/>
              </w:rPr>
              <w:fldChar w:fldCharType="end"/>
            </w:r>
            <w:r>
              <w:rPr>
                <w:rFonts w:ascii="Calibri" w:hAnsi="Calibri"/>
              </w:rPr>
              <w:t xml:space="preserve"> 1.0</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478562"/>
      <w:lock w:val="contentLocked"/>
      <w:placeholder>
        <w:docPart w:val="DefaultPlaceholder_1082065158"/>
      </w:placeholder>
      <w:group/>
    </w:sdtPr>
    <w:sdtContent>
      <w:sdt>
        <w:sdtPr>
          <w:id w:val="-1865128675"/>
          <w:lock w:val="contentLocked"/>
          <w:placeholder>
            <w:docPart w:val="DefaultPlaceholder_1082065158"/>
          </w:placeholder>
          <w:showingPlcHdr/>
          <w:group/>
        </w:sdtPr>
        <w:sdtEndPr/>
        <w:sdtContent>
          <w:p w:rsidR="00A904B1" w:rsidRDefault="00A904B1">
            <w:pPr>
              <w:pStyle w:val="Footer"/>
            </w:pPr>
            <w:r w:rsidRPr="008C2B11">
              <w:rPr>
                <w:rStyle w:val="PlaceholderText"/>
              </w:rPr>
              <w:t>Click here to enter text.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98C" w:rsidRDefault="00B2398C" w:rsidP="00FD00A2">
      <w:r>
        <w:separator/>
      </w:r>
    </w:p>
  </w:footnote>
  <w:footnote w:type="continuationSeparator" w:id="0">
    <w:p w:rsidR="00B2398C" w:rsidRDefault="00B2398C"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831056"/>
      <w:lock w:val="contentLocked"/>
      <w:placeholder>
        <w:docPart w:val="DefaultPlaceholder_1082065158"/>
      </w:placeholder>
      <w:group/>
    </w:sdtPr>
    <w:sdtContent>
      <w:sdt>
        <w:sdtPr>
          <w:id w:val="-403991829"/>
          <w:lock w:val="contentLocked"/>
          <w:placeholder>
            <w:docPart w:val="DefaultPlaceholder_1082065158"/>
          </w:placeholder>
          <w:showingPlcHdr/>
          <w:group/>
        </w:sdtPr>
        <w:sdtEndPr/>
        <w:sdtContent>
          <w:p w:rsidR="00A904B1" w:rsidRDefault="00A904B1">
            <w:pPr>
              <w:pStyle w:val="Header"/>
            </w:pPr>
            <w:r w:rsidRPr="008C2B11">
              <w:rPr>
                <w:rStyle w:val="PlaceholderText"/>
              </w:rPr>
              <w:t>Click here to enter text.</w:t>
            </w: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963910662"/>
      <w:lock w:val="contentLocked"/>
      <w:placeholder>
        <w:docPart w:val="DefaultPlaceholder_1082065158"/>
      </w:placeholder>
      <w:group/>
    </w:sdtPr>
    <w:sdtContent>
      <w:sdt>
        <w:sdtPr>
          <w:rPr>
            <w:rFonts w:ascii="Calibri" w:hAnsi="Calibri"/>
          </w:rPr>
          <w:id w:val="15670906"/>
          <w:lock w:val="contentLocked"/>
          <w:placeholder>
            <w:docPart w:val="DefaultPlaceholder_1082065158"/>
          </w:placeholder>
          <w:group/>
        </w:sdtPr>
        <w:sdtEnd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B2398C">
              <w:rPr>
                <w:rFonts w:ascii="Calibri" w:hAnsi="Calibri"/>
              </w:rPr>
              <w:t>220</w:t>
            </w:r>
          </w:p>
        </w:sdtContent>
      </w:sdt>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80964"/>
      <w:lock w:val="contentLocked"/>
      <w:placeholder>
        <w:docPart w:val="DefaultPlaceholder_1082065158"/>
      </w:placeholder>
      <w:group/>
    </w:sdtPr>
    <w:sdtContent>
      <w:sdt>
        <w:sdtPr>
          <w:id w:val="-363676117"/>
          <w:lock w:val="contentLocked"/>
          <w:placeholder>
            <w:docPart w:val="DefaultPlaceholder_1082065158"/>
          </w:placeholder>
          <w:showingPlcHdr/>
          <w:group/>
        </w:sdtPr>
        <w:sdtEndPr/>
        <w:sdtContent>
          <w:p w:rsidR="00A904B1" w:rsidRDefault="00A904B1">
            <w:pPr>
              <w:pStyle w:val="Header"/>
            </w:pPr>
            <w:r w:rsidRPr="008C2B11">
              <w:rPr>
                <w:rStyle w:val="PlaceholderText"/>
              </w:rPr>
              <w:t>Click here to enter text.</w:t>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98C"/>
    <w:rsid w:val="00077D80"/>
    <w:rsid w:val="00134AF7"/>
    <w:rsid w:val="00171886"/>
    <w:rsid w:val="00193115"/>
    <w:rsid w:val="001E03C5"/>
    <w:rsid w:val="001F256A"/>
    <w:rsid w:val="00223DF1"/>
    <w:rsid w:val="0023069B"/>
    <w:rsid w:val="002B61A0"/>
    <w:rsid w:val="002C60C9"/>
    <w:rsid w:val="0031153A"/>
    <w:rsid w:val="0040580C"/>
    <w:rsid w:val="00410907"/>
    <w:rsid w:val="004572E2"/>
    <w:rsid w:val="004A45C0"/>
    <w:rsid w:val="005124D0"/>
    <w:rsid w:val="00554409"/>
    <w:rsid w:val="005A6203"/>
    <w:rsid w:val="005F1DC2"/>
    <w:rsid w:val="005F26DE"/>
    <w:rsid w:val="005F2D28"/>
    <w:rsid w:val="00697019"/>
    <w:rsid w:val="00711B18"/>
    <w:rsid w:val="007361B2"/>
    <w:rsid w:val="0076726D"/>
    <w:rsid w:val="00807039"/>
    <w:rsid w:val="00884177"/>
    <w:rsid w:val="008D01AD"/>
    <w:rsid w:val="008F22A5"/>
    <w:rsid w:val="00904368"/>
    <w:rsid w:val="00916C37"/>
    <w:rsid w:val="00957B20"/>
    <w:rsid w:val="00963A66"/>
    <w:rsid w:val="009A1F43"/>
    <w:rsid w:val="009A3EA3"/>
    <w:rsid w:val="009B02DB"/>
    <w:rsid w:val="009F1AFC"/>
    <w:rsid w:val="00A817E9"/>
    <w:rsid w:val="00A828F0"/>
    <w:rsid w:val="00A904B1"/>
    <w:rsid w:val="00AC6DB4"/>
    <w:rsid w:val="00B23399"/>
    <w:rsid w:val="00B2398C"/>
    <w:rsid w:val="00C01797"/>
    <w:rsid w:val="00CA72C7"/>
    <w:rsid w:val="00CE497A"/>
    <w:rsid w:val="00D7706F"/>
    <w:rsid w:val="00DB3EF9"/>
    <w:rsid w:val="00E72F55"/>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styleId="Revision">
    <w:name w:val="Revision"/>
    <w:hidden/>
    <w:uiPriority w:val="99"/>
    <w:semiHidden/>
    <w:rsid w:val="00A904B1"/>
    <w:pPr>
      <w:spacing w:line="240" w:lineRule="auto"/>
    </w:pPr>
    <w:rPr>
      <w:rFonts w:ascii="Verdana" w:hAnsi="Verdana"/>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styleId="Revision">
    <w:name w:val="Revision"/>
    <w:hidden/>
    <w:uiPriority w:val="99"/>
    <w:semiHidden/>
    <w:rsid w:val="00A904B1"/>
    <w:pPr>
      <w:spacing w:line="240" w:lineRule="auto"/>
    </w:pPr>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3AEB11EF984F1384AB5E15EAB61788"/>
        <w:category>
          <w:name w:val="General"/>
          <w:gallery w:val="placeholder"/>
        </w:category>
        <w:types>
          <w:type w:val="bbPlcHdr"/>
        </w:types>
        <w:behaviors>
          <w:behavior w:val="content"/>
        </w:behaviors>
        <w:guid w:val="{7BB7DF87-FE7D-427B-B63B-7341D5C27BDA}"/>
      </w:docPartPr>
      <w:docPartBody>
        <w:p w:rsidR="00FA5195" w:rsidRDefault="00FA5195">
          <w:pPr>
            <w:pStyle w:val="A83AEB11EF984F1384AB5E15EAB61788"/>
          </w:pPr>
          <w:r w:rsidRPr="005D19FB">
            <w:rPr>
              <w:rStyle w:val="PlaceholderText"/>
            </w:rPr>
            <w:t>Click here to enter text.</w:t>
          </w:r>
        </w:p>
      </w:docPartBody>
    </w:docPart>
    <w:docPart>
      <w:docPartPr>
        <w:name w:val="DD8569BE545B4FE7824723BCFE1E1C3C"/>
        <w:category>
          <w:name w:val="General"/>
          <w:gallery w:val="placeholder"/>
        </w:category>
        <w:types>
          <w:type w:val="bbPlcHdr"/>
        </w:types>
        <w:behaviors>
          <w:behavior w:val="content"/>
        </w:behaviors>
        <w:guid w:val="{1D4E0A03-F0E1-4AAD-B058-CFBBA867E490}"/>
      </w:docPartPr>
      <w:docPartBody>
        <w:p w:rsidR="00FA5195" w:rsidRDefault="00FA5195">
          <w:pPr>
            <w:pStyle w:val="DD8569BE545B4FE7824723BCFE1E1C3C"/>
          </w:pPr>
          <w:r w:rsidRPr="005D19FB">
            <w:rPr>
              <w:rStyle w:val="PlaceholderText"/>
            </w:rPr>
            <w:t>Choose an item.</w:t>
          </w:r>
        </w:p>
      </w:docPartBody>
    </w:docPart>
    <w:docPart>
      <w:docPartPr>
        <w:name w:val="2BF98F65599242E8846F9AD8B5544715"/>
        <w:category>
          <w:name w:val="General"/>
          <w:gallery w:val="placeholder"/>
        </w:category>
        <w:types>
          <w:type w:val="bbPlcHdr"/>
        </w:types>
        <w:behaviors>
          <w:behavior w:val="content"/>
        </w:behaviors>
        <w:guid w:val="{46158207-9B86-4BBB-8ECF-D5BC6DFB7464}"/>
      </w:docPartPr>
      <w:docPartBody>
        <w:p w:rsidR="00FA5195" w:rsidRDefault="00FA5195">
          <w:pPr>
            <w:pStyle w:val="2BF98F65599242E8846F9AD8B5544715"/>
          </w:pPr>
          <w:r w:rsidRPr="005D19FB">
            <w:rPr>
              <w:rStyle w:val="PlaceholderText"/>
            </w:rPr>
            <w:t>Click here to enter text.</w:t>
          </w:r>
        </w:p>
      </w:docPartBody>
    </w:docPart>
    <w:docPart>
      <w:docPartPr>
        <w:name w:val="ECF76BF11E9E4241B7071989C806CFCC"/>
        <w:category>
          <w:name w:val="General"/>
          <w:gallery w:val="placeholder"/>
        </w:category>
        <w:types>
          <w:type w:val="bbPlcHdr"/>
        </w:types>
        <w:behaviors>
          <w:behavior w:val="content"/>
        </w:behaviors>
        <w:guid w:val="{F624E854-12FB-4D25-815B-5A1D496D1123}"/>
      </w:docPartPr>
      <w:docPartBody>
        <w:p w:rsidR="00FA5195" w:rsidRDefault="00FA5195">
          <w:pPr>
            <w:pStyle w:val="ECF76BF11E9E4241B7071989C806CFCC"/>
          </w:pPr>
          <w:r w:rsidRPr="005D19FB">
            <w:rPr>
              <w:rStyle w:val="PlaceholderText"/>
            </w:rPr>
            <w:t>Click here to enter text.</w:t>
          </w:r>
        </w:p>
      </w:docPartBody>
    </w:docPart>
    <w:docPart>
      <w:docPartPr>
        <w:name w:val="1A7A9836C41248BEA91AFC4A38A01F4C"/>
        <w:category>
          <w:name w:val="General"/>
          <w:gallery w:val="placeholder"/>
        </w:category>
        <w:types>
          <w:type w:val="bbPlcHdr"/>
        </w:types>
        <w:behaviors>
          <w:behavior w:val="content"/>
        </w:behaviors>
        <w:guid w:val="{2380F6EE-63C8-4844-92BF-A6C6C016B5BC}"/>
      </w:docPartPr>
      <w:docPartBody>
        <w:p w:rsidR="00FA5195" w:rsidRDefault="00FA5195">
          <w:pPr>
            <w:pStyle w:val="1A7A9836C41248BEA91AFC4A38A01F4C"/>
          </w:pPr>
          <w:r w:rsidRPr="005D19FB">
            <w:rPr>
              <w:rStyle w:val="PlaceholderText"/>
            </w:rPr>
            <w:t>Click here to enter text.</w:t>
          </w:r>
        </w:p>
      </w:docPartBody>
    </w:docPart>
    <w:docPart>
      <w:docPartPr>
        <w:name w:val="729EA9E6F6C54E169A42CC3A669C5C7F"/>
        <w:category>
          <w:name w:val="General"/>
          <w:gallery w:val="placeholder"/>
        </w:category>
        <w:types>
          <w:type w:val="bbPlcHdr"/>
        </w:types>
        <w:behaviors>
          <w:behavior w:val="content"/>
        </w:behaviors>
        <w:guid w:val="{FD9DD096-0112-4993-A92A-278E514C6434}"/>
      </w:docPartPr>
      <w:docPartBody>
        <w:p w:rsidR="00FA5195" w:rsidRDefault="00FA5195">
          <w:pPr>
            <w:pStyle w:val="729EA9E6F6C54E169A42CC3A669C5C7F"/>
          </w:pPr>
          <w:r w:rsidRPr="005D19FB">
            <w:rPr>
              <w:rStyle w:val="PlaceholderText"/>
            </w:rPr>
            <w:t>Click here to enter text.</w:t>
          </w:r>
        </w:p>
      </w:docPartBody>
    </w:docPart>
    <w:docPart>
      <w:docPartPr>
        <w:name w:val="D4044F24C743405CB5093E6579BE959C"/>
        <w:category>
          <w:name w:val="General"/>
          <w:gallery w:val="placeholder"/>
        </w:category>
        <w:types>
          <w:type w:val="bbPlcHdr"/>
        </w:types>
        <w:behaviors>
          <w:behavior w:val="content"/>
        </w:behaviors>
        <w:guid w:val="{3508F51E-996A-43C4-8012-42135764CF48}"/>
      </w:docPartPr>
      <w:docPartBody>
        <w:p w:rsidR="00FA5195" w:rsidRDefault="00FA5195">
          <w:pPr>
            <w:pStyle w:val="D4044F24C743405CB5093E6579BE959C"/>
          </w:pPr>
          <w:r w:rsidRPr="005D19FB">
            <w:rPr>
              <w:rStyle w:val="PlaceholderText"/>
            </w:rPr>
            <w:t>Click here to enter text.</w:t>
          </w:r>
        </w:p>
      </w:docPartBody>
    </w:docPart>
    <w:docPart>
      <w:docPartPr>
        <w:name w:val="AF2F896A1CC84BF1A2619F2313A39A03"/>
        <w:category>
          <w:name w:val="General"/>
          <w:gallery w:val="placeholder"/>
        </w:category>
        <w:types>
          <w:type w:val="bbPlcHdr"/>
        </w:types>
        <w:behaviors>
          <w:behavior w:val="content"/>
        </w:behaviors>
        <w:guid w:val="{EB9D5729-0E04-410E-80D3-E6791D521420}"/>
      </w:docPartPr>
      <w:docPartBody>
        <w:p w:rsidR="00FA5195" w:rsidRDefault="00FA5195">
          <w:pPr>
            <w:pStyle w:val="AF2F896A1CC84BF1A2619F2313A39A03"/>
          </w:pPr>
          <w:r w:rsidRPr="005D19FB">
            <w:rPr>
              <w:rStyle w:val="PlaceholderText"/>
            </w:rPr>
            <w:t>Click here to enter text.</w:t>
          </w:r>
        </w:p>
      </w:docPartBody>
    </w:docPart>
    <w:docPart>
      <w:docPartPr>
        <w:name w:val="3F162439741E411885D07DA35D8AF4F7"/>
        <w:category>
          <w:name w:val="General"/>
          <w:gallery w:val="placeholder"/>
        </w:category>
        <w:types>
          <w:type w:val="bbPlcHdr"/>
        </w:types>
        <w:behaviors>
          <w:behavior w:val="content"/>
        </w:behaviors>
        <w:guid w:val="{B0EF3ABF-E898-46B2-B0BC-399447FCDD4D}"/>
      </w:docPartPr>
      <w:docPartBody>
        <w:p w:rsidR="00FA5195" w:rsidRDefault="00FA5195">
          <w:pPr>
            <w:pStyle w:val="3F162439741E411885D07DA35D8AF4F7"/>
          </w:pPr>
          <w:r w:rsidRPr="005D19FB">
            <w:rPr>
              <w:rStyle w:val="PlaceholderText"/>
            </w:rPr>
            <w:t>Click here to enter text.</w:t>
          </w:r>
        </w:p>
      </w:docPartBody>
    </w:docPart>
    <w:docPart>
      <w:docPartPr>
        <w:name w:val="BF6AB5FCC85E44749D817A42E4865758"/>
        <w:category>
          <w:name w:val="General"/>
          <w:gallery w:val="placeholder"/>
        </w:category>
        <w:types>
          <w:type w:val="bbPlcHdr"/>
        </w:types>
        <w:behaviors>
          <w:behavior w:val="content"/>
        </w:behaviors>
        <w:guid w:val="{ACA1998F-B5F8-4AE8-B8F9-263121FA2EB4}"/>
      </w:docPartPr>
      <w:docPartBody>
        <w:p w:rsidR="00FA5195" w:rsidRDefault="00FA5195">
          <w:pPr>
            <w:pStyle w:val="BF6AB5FCC85E44749D817A42E4865758"/>
          </w:pPr>
          <w:r w:rsidRPr="005D19FB">
            <w:rPr>
              <w:rStyle w:val="PlaceholderText"/>
            </w:rPr>
            <w:t>Choose an item.</w:t>
          </w:r>
        </w:p>
      </w:docPartBody>
    </w:docPart>
    <w:docPart>
      <w:docPartPr>
        <w:name w:val="D759343010FA436CB84B8BC2904CC5F8"/>
        <w:category>
          <w:name w:val="General"/>
          <w:gallery w:val="placeholder"/>
        </w:category>
        <w:types>
          <w:type w:val="bbPlcHdr"/>
        </w:types>
        <w:behaviors>
          <w:behavior w:val="content"/>
        </w:behaviors>
        <w:guid w:val="{EF4B0377-C962-4B25-801E-194318C0019C}"/>
      </w:docPartPr>
      <w:docPartBody>
        <w:p w:rsidR="00FA5195" w:rsidRDefault="00FA5195">
          <w:pPr>
            <w:pStyle w:val="D759343010FA436CB84B8BC2904CC5F8"/>
          </w:pPr>
          <w:r w:rsidRPr="005D19FB">
            <w:rPr>
              <w:rStyle w:val="PlaceholderText"/>
            </w:rPr>
            <w:t>Choose an item.</w:t>
          </w:r>
        </w:p>
      </w:docPartBody>
    </w:docPart>
    <w:docPart>
      <w:docPartPr>
        <w:name w:val="9259D7C0DB974C289E71DD8F8481B587"/>
        <w:category>
          <w:name w:val="General"/>
          <w:gallery w:val="placeholder"/>
        </w:category>
        <w:types>
          <w:type w:val="bbPlcHdr"/>
        </w:types>
        <w:behaviors>
          <w:behavior w:val="content"/>
        </w:behaviors>
        <w:guid w:val="{E050D00F-BEB4-40B5-A4D5-06757B6B1575}"/>
      </w:docPartPr>
      <w:docPartBody>
        <w:p w:rsidR="00FA5195" w:rsidRDefault="00FA5195">
          <w:pPr>
            <w:pStyle w:val="9259D7C0DB974C289E71DD8F8481B587"/>
          </w:pPr>
          <w:r w:rsidRPr="005D19FB">
            <w:rPr>
              <w:rStyle w:val="PlaceholderText"/>
            </w:rPr>
            <w:t>Click here to enter text.</w:t>
          </w:r>
        </w:p>
      </w:docPartBody>
    </w:docPart>
    <w:docPart>
      <w:docPartPr>
        <w:name w:val="0B59B7DE68F9419B833A9C2E78EEA939"/>
        <w:category>
          <w:name w:val="General"/>
          <w:gallery w:val="placeholder"/>
        </w:category>
        <w:types>
          <w:type w:val="bbPlcHdr"/>
        </w:types>
        <w:behaviors>
          <w:behavior w:val="content"/>
        </w:behaviors>
        <w:guid w:val="{F3F8E73C-0BAA-4BA8-8E89-89984C058B11}"/>
      </w:docPartPr>
      <w:docPartBody>
        <w:p w:rsidR="00FA5195" w:rsidRDefault="00FA5195">
          <w:pPr>
            <w:pStyle w:val="0B59B7DE68F9419B833A9C2E78EEA939"/>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DB39CA98-E53B-4034-B5F7-93B9BE28C2B8}"/>
      </w:docPartPr>
      <w:docPartBody>
        <w:p w:rsidR="0070201E" w:rsidRDefault="00080BE1">
          <w:r w:rsidRPr="008C2B1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195"/>
    <w:rsid w:val="00080BE1"/>
    <w:rsid w:val="0070201E"/>
    <w:rsid w:val="00FA51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0BE1"/>
    <w:rPr>
      <w:color w:val="808080"/>
    </w:rPr>
  </w:style>
  <w:style w:type="paragraph" w:customStyle="1" w:styleId="A83AEB11EF984F1384AB5E15EAB61788">
    <w:name w:val="A83AEB11EF984F1384AB5E15EAB61788"/>
  </w:style>
  <w:style w:type="paragraph" w:customStyle="1" w:styleId="DD8569BE545B4FE7824723BCFE1E1C3C">
    <w:name w:val="DD8569BE545B4FE7824723BCFE1E1C3C"/>
  </w:style>
  <w:style w:type="paragraph" w:customStyle="1" w:styleId="2BF98F65599242E8846F9AD8B5544715">
    <w:name w:val="2BF98F65599242E8846F9AD8B5544715"/>
  </w:style>
  <w:style w:type="paragraph" w:customStyle="1" w:styleId="ECF76BF11E9E4241B7071989C806CFCC">
    <w:name w:val="ECF76BF11E9E4241B7071989C806CFCC"/>
  </w:style>
  <w:style w:type="paragraph" w:customStyle="1" w:styleId="1A7A9836C41248BEA91AFC4A38A01F4C">
    <w:name w:val="1A7A9836C41248BEA91AFC4A38A01F4C"/>
  </w:style>
  <w:style w:type="paragraph" w:customStyle="1" w:styleId="729EA9E6F6C54E169A42CC3A669C5C7F">
    <w:name w:val="729EA9E6F6C54E169A42CC3A669C5C7F"/>
  </w:style>
  <w:style w:type="paragraph" w:customStyle="1" w:styleId="D4044F24C743405CB5093E6579BE959C">
    <w:name w:val="D4044F24C743405CB5093E6579BE959C"/>
  </w:style>
  <w:style w:type="paragraph" w:customStyle="1" w:styleId="AF2F896A1CC84BF1A2619F2313A39A03">
    <w:name w:val="AF2F896A1CC84BF1A2619F2313A39A03"/>
  </w:style>
  <w:style w:type="paragraph" w:customStyle="1" w:styleId="3F162439741E411885D07DA35D8AF4F7">
    <w:name w:val="3F162439741E411885D07DA35D8AF4F7"/>
  </w:style>
  <w:style w:type="paragraph" w:customStyle="1" w:styleId="BF6AB5FCC85E44749D817A42E4865758">
    <w:name w:val="BF6AB5FCC85E44749D817A42E4865758"/>
  </w:style>
  <w:style w:type="paragraph" w:customStyle="1" w:styleId="D759343010FA436CB84B8BC2904CC5F8">
    <w:name w:val="D759343010FA436CB84B8BC2904CC5F8"/>
  </w:style>
  <w:style w:type="paragraph" w:customStyle="1" w:styleId="9259D7C0DB974C289E71DD8F8481B587">
    <w:name w:val="9259D7C0DB974C289E71DD8F8481B587"/>
  </w:style>
  <w:style w:type="paragraph" w:customStyle="1" w:styleId="0B59B7DE68F9419B833A9C2E78EEA939">
    <w:name w:val="0B59B7DE68F9419B833A9C2E78EEA93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0BE1"/>
    <w:rPr>
      <w:color w:val="808080"/>
    </w:rPr>
  </w:style>
  <w:style w:type="paragraph" w:customStyle="1" w:styleId="A83AEB11EF984F1384AB5E15EAB61788">
    <w:name w:val="A83AEB11EF984F1384AB5E15EAB61788"/>
  </w:style>
  <w:style w:type="paragraph" w:customStyle="1" w:styleId="DD8569BE545B4FE7824723BCFE1E1C3C">
    <w:name w:val="DD8569BE545B4FE7824723BCFE1E1C3C"/>
  </w:style>
  <w:style w:type="paragraph" w:customStyle="1" w:styleId="2BF98F65599242E8846F9AD8B5544715">
    <w:name w:val="2BF98F65599242E8846F9AD8B5544715"/>
  </w:style>
  <w:style w:type="paragraph" w:customStyle="1" w:styleId="ECF76BF11E9E4241B7071989C806CFCC">
    <w:name w:val="ECF76BF11E9E4241B7071989C806CFCC"/>
  </w:style>
  <w:style w:type="paragraph" w:customStyle="1" w:styleId="1A7A9836C41248BEA91AFC4A38A01F4C">
    <w:name w:val="1A7A9836C41248BEA91AFC4A38A01F4C"/>
  </w:style>
  <w:style w:type="paragraph" w:customStyle="1" w:styleId="729EA9E6F6C54E169A42CC3A669C5C7F">
    <w:name w:val="729EA9E6F6C54E169A42CC3A669C5C7F"/>
  </w:style>
  <w:style w:type="paragraph" w:customStyle="1" w:styleId="D4044F24C743405CB5093E6579BE959C">
    <w:name w:val="D4044F24C743405CB5093E6579BE959C"/>
  </w:style>
  <w:style w:type="paragraph" w:customStyle="1" w:styleId="AF2F896A1CC84BF1A2619F2313A39A03">
    <w:name w:val="AF2F896A1CC84BF1A2619F2313A39A03"/>
  </w:style>
  <w:style w:type="paragraph" w:customStyle="1" w:styleId="3F162439741E411885D07DA35D8AF4F7">
    <w:name w:val="3F162439741E411885D07DA35D8AF4F7"/>
  </w:style>
  <w:style w:type="paragraph" w:customStyle="1" w:styleId="BF6AB5FCC85E44749D817A42E4865758">
    <w:name w:val="BF6AB5FCC85E44749D817A42E4865758"/>
  </w:style>
  <w:style w:type="paragraph" w:customStyle="1" w:styleId="D759343010FA436CB84B8BC2904CC5F8">
    <w:name w:val="D759343010FA436CB84B8BC2904CC5F8"/>
  </w:style>
  <w:style w:type="paragraph" w:customStyle="1" w:styleId="9259D7C0DB974C289E71DD8F8481B587">
    <w:name w:val="9259D7C0DB974C289E71DD8F8481B587"/>
  </w:style>
  <w:style w:type="paragraph" w:customStyle="1" w:styleId="0B59B7DE68F9419B833A9C2E78EEA939">
    <w:name w:val="0B59B7DE68F9419B833A9C2E78EEA9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E2073-BBDF-4B7F-870C-31AC0130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14</TotalTime>
  <Pages>3</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4</cp:revision>
  <dcterms:created xsi:type="dcterms:W3CDTF">2015-01-02T14:30:00Z</dcterms:created>
  <dcterms:modified xsi:type="dcterms:W3CDTF">2015-01-22T17:00:00Z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